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89E4E" w14:textId="77777777" w:rsidR="00432722" w:rsidRDefault="00432722" w:rsidP="00DA241D">
      <w:pPr>
        <w:rPr>
          <w:rFonts w:cs="Arial"/>
        </w:rPr>
      </w:pPr>
    </w:p>
    <w:p w14:paraId="5F0D517A" w14:textId="6B28FDE0" w:rsidR="00AA4DA5" w:rsidRDefault="00DA241D" w:rsidP="00DA241D">
      <w:pPr>
        <w:rPr>
          <w:rFonts w:cs="Arial"/>
        </w:rPr>
      </w:pPr>
      <w:r w:rsidRPr="008D19A7">
        <w:rPr>
          <w:rFonts w:cs="Arial"/>
        </w:rPr>
        <w:t>Številka:</w:t>
      </w:r>
      <w:r w:rsidR="00F53E1D">
        <w:rPr>
          <w:rFonts w:cs="Arial"/>
        </w:rPr>
        <w:t xml:space="preserve"> </w:t>
      </w:r>
      <w:r w:rsidR="00F53E1D" w:rsidRPr="006F5FA8">
        <w:rPr>
          <w:rFonts w:cs="Arial"/>
        </w:rPr>
        <w:t>4300-0001/2023</w:t>
      </w:r>
      <w:r w:rsidR="008A4665">
        <w:rPr>
          <w:rFonts w:cs="Arial"/>
        </w:rPr>
        <w:t>-2</w:t>
      </w:r>
    </w:p>
    <w:p w14:paraId="2C0A6EF0" w14:textId="651DF0BD" w:rsidR="00DA241D" w:rsidRDefault="00AA4DA5" w:rsidP="00DA241D">
      <w:pPr>
        <w:rPr>
          <w:rFonts w:cs="Arial"/>
        </w:rPr>
      </w:pPr>
      <w:r>
        <w:rPr>
          <w:rFonts w:cs="Arial"/>
        </w:rPr>
        <w:t>JN</w:t>
      </w:r>
      <w:r w:rsidR="000A2AB7">
        <w:rPr>
          <w:rFonts w:cs="Arial"/>
        </w:rPr>
        <w:t xml:space="preserve"> BR</w:t>
      </w:r>
      <w:r>
        <w:rPr>
          <w:rFonts w:cs="Arial"/>
        </w:rPr>
        <w:t>:</w:t>
      </w:r>
      <w:r w:rsidR="00DA241D" w:rsidRPr="008D19A7">
        <w:rPr>
          <w:rFonts w:cs="Arial"/>
        </w:rPr>
        <w:t xml:space="preserve"> </w:t>
      </w:r>
      <w:r w:rsidR="00F53E1D" w:rsidRPr="006F5FA8">
        <w:rPr>
          <w:rFonts w:cs="Arial"/>
        </w:rPr>
        <w:t>2023-087</w:t>
      </w:r>
    </w:p>
    <w:p w14:paraId="274ECAED" w14:textId="20D26E0A" w:rsidR="0031652B" w:rsidRDefault="0031652B" w:rsidP="0031652B">
      <w:pPr>
        <w:rPr>
          <w:rFonts w:cs="Arial"/>
          <w:i/>
        </w:rPr>
      </w:pPr>
    </w:p>
    <w:p w14:paraId="43D43CD1" w14:textId="01B01753" w:rsidR="00F53E1D" w:rsidRDefault="00F53E1D" w:rsidP="0031652B">
      <w:pPr>
        <w:rPr>
          <w:rFonts w:cs="Arial"/>
          <w:i/>
        </w:rPr>
      </w:pPr>
    </w:p>
    <w:p w14:paraId="5B7B891E" w14:textId="77777777" w:rsidR="00F53E1D" w:rsidRDefault="00F53E1D" w:rsidP="0031652B">
      <w:pPr>
        <w:rPr>
          <w:rFonts w:cs="Arial"/>
          <w:i/>
        </w:rPr>
      </w:pPr>
    </w:p>
    <w:p w14:paraId="63257EAF" w14:textId="77777777" w:rsidR="003804FF" w:rsidRPr="00D53AC6" w:rsidRDefault="00F60475" w:rsidP="003804FF">
      <w:pPr>
        <w:spacing w:before="120"/>
        <w:jc w:val="center"/>
        <w:rPr>
          <w:rFonts w:cs="Arial"/>
          <w:b/>
        </w:rPr>
      </w:pPr>
      <w:r w:rsidRPr="00D53AC6">
        <w:rPr>
          <w:rFonts w:cs="Arial"/>
          <w:b/>
        </w:rPr>
        <w:t>TEHNOLOGIJA DEL</w:t>
      </w:r>
    </w:p>
    <w:p w14:paraId="3079E148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51F901F5" w14:textId="60FF1242" w:rsidR="00F53E1D" w:rsidRDefault="00F53E1D" w:rsidP="00F53E1D">
      <w:pPr>
        <w:pStyle w:val="Pripombabesedilo"/>
        <w:numPr>
          <w:ilvl w:val="0"/>
          <w:numId w:val="9"/>
        </w:numPr>
        <w:jc w:val="both"/>
        <w:rPr>
          <w:rFonts w:cs="Arial"/>
          <w:sz w:val="22"/>
          <w:szCs w:val="22"/>
          <w:lang w:eastAsia="x-none"/>
        </w:rPr>
      </w:pPr>
      <w:r>
        <w:rPr>
          <w:rFonts w:cs="Arial"/>
          <w:sz w:val="22"/>
          <w:szCs w:val="22"/>
          <w:lang w:eastAsia="x-none"/>
        </w:rPr>
        <w:t>IZBRANA REŠITEV OZ. NAČIN IZVEDBE DEL TER OPIS NAČINA IZVEDBE DEL</w:t>
      </w:r>
    </w:p>
    <w:p w14:paraId="50D50CA5" w14:textId="44510369" w:rsidR="00F53E1D" w:rsidRDefault="00F53E1D" w:rsidP="00F53E1D">
      <w:pPr>
        <w:pStyle w:val="Pripombabesedilo"/>
        <w:numPr>
          <w:ilvl w:val="0"/>
          <w:numId w:val="12"/>
        </w:numPr>
        <w:jc w:val="both"/>
        <w:rPr>
          <w:rFonts w:cs="Arial"/>
          <w:sz w:val="22"/>
          <w:szCs w:val="22"/>
          <w:lang w:eastAsia="x-none"/>
        </w:rPr>
      </w:pPr>
      <w:r>
        <w:rPr>
          <w:rFonts w:cs="Arial"/>
          <w:sz w:val="22"/>
          <w:szCs w:val="22"/>
          <w:lang w:eastAsia="x-none"/>
        </w:rPr>
        <w:t xml:space="preserve">Izbrana rešitev oz. način izvedbe del 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(ponudnik </w:t>
      </w:r>
      <w:r w:rsidR="00FC50CA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obkroži izbrano rešitev oz. način izvedbe del.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 </w:t>
      </w:r>
      <w:r w:rsidR="00FC50CA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Opis rešitev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 oz. načini izvedbe del so navedeni v obrazcu OBR – 2.18)</w:t>
      </w:r>
      <w:r>
        <w:rPr>
          <w:rFonts w:cs="Arial"/>
          <w:sz w:val="22"/>
          <w:szCs w:val="22"/>
          <w:lang w:eastAsia="x-none"/>
        </w:rPr>
        <w:t>:</w:t>
      </w:r>
    </w:p>
    <w:p w14:paraId="1F8F04DB" w14:textId="06FA82E4" w:rsidR="0075409D" w:rsidRDefault="0075409D" w:rsidP="0075409D">
      <w:pPr>
        <w:pStyle w:val="Odstavekseznama"/>
        <w:numPr>
          <w:ilvl w:val="0"/>
          <w:numId w:val="13"/>
        </w:numPr>
        <w:rPr>
          <w:rFonts w:ascii="Arial" w:eastAsia="Times New Roman" w:hAnsi="Arial" w:cs="Arial"/>
          <w:lang w:eastAsia="x-none"/>
        </w:rPr>
      </w:pPr>
      <w:r w:rsidRPr="0075409D">
        <w:rPr>
          <w:rFonts w:ascii="Arial" w:hAnsi="Arial" w:cs="Arial"/>
          <w:lang w:eastAsia="x-none"/>
        </w:rPr>
        <w:t xml:space="preserve">Rešitev: </w:t>
      </w:r>
      <w:r w:rsidRPr="0075409D">
        <w:rPr>
          <w:rFonts w:ascii="Arial" w:eastAsia="Times New Roman" w:hAnsi="Arial" w:cs="Arial"/>
          <w:lang w:eastAsia="x-none"/>
        </w:rPr>
        <w:t>Sanacija z ojačitvijo notranjosti z dograditvijo kovinskega plašča oz. varjenjem robnih plošč in kovic</w:t>
      </w:r>
    </w:p>
    <w:p w14:paraId="537C2351" w14:textId="77777777" w:rsidR="0075409D" w:rsidRDefault="0075409D" w:rsidP="0075409D">
      <w:pPr>
        <w:pStyle w:val="Odstavekseznama"/>
        <w:ind w:left="1080"/>
        <w:rPr>
          <w:rFonts w:ascii="Arial" w:eastAsia="Times New Roman" w:hAnsi="Arial" w:cs="Arial"/>
          <w:lang w:eastAsia="x-none"/>
        </w:rPr>
      </w:pPr>
    </w:p>
    <w:p w14:paraId="1B29D8E1" w14:textId="52D063BC" w:rsidR="0075409D" w:rsidRPr="0075409D" w:rsidRDefault="0075409D" w:rsidP="0075409D">
      <w:pPr>
        <w:pStyle w:val="Odstavekseznama"/>
        <w:numPr>
          <w:ilvl w:val="0"/>
          <w:numId w:val="13"/>
        </w:numPr>
        <w:rPr>
          <w:rFonts w:ascii="Arial" w:eastAsia="Times New Roman" w:hAnsi="Arial" w:cs="Arial"/>
          <w:lang w:eastAsia="x-none"/>
        </w:rPr>
      </w:pPr>
      <w:r w:rsidRPr="0075409D">
        <w:rPr>
          <w:rFonts w:ascii="Arial" w:hAnsi="Arial" w:cs="Arial"/>
          <w:lang w:eastAsia="x-none"/>
        </w:rPr>
        <w:t xml:space="preserve">Rešitev: </w:t>
      </w:r>
      <w:r w:rsidRPr="0075409D">
        <w:rPr>
          <w:rFonts w:ascii="Arial" w:hAnsi="Arial" w:cs="Arial"/>
          <w:bCs/>
          <w:iCs/>
        </w:rPr>
        <w:t>Sanacija z izgradnjo notranjega plašča in podnice na podlagi uporabe laminatnih sistemov</w:t>
      </w:r>
    </w:p>
    <w:p w14:paraId="4A5529E9" w14:textId="788263A4" w:rsidR="00F53E1D" w:rsidRDefault="00F53E1D" w:rsidP="00F53E1D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1AA646A1" w14:textId="633FBDF8" w:rsidR="00F53E1D" w:rsidRDefault="0075409D" w:rsidP="00F53E1D">
      <w:pPr>
        <w:pStyle w:val="Pripombabesedilo"/>
        <w:numPr>
          <w:ilvl w:val="0"/>
          <w:numId w:val="12"/>
        </w:numPr>
        <w:jc w:val="both"/>
        <w:rPr>
          <w:rFonts w:cs="Arial"/>
          <w:sz w:val="22"/>
          <w:szCs w:val="22"/>
          <w:lang w:eastAsia="x-none"/>
        </w:rPr>
      </w:pPr>
      <w:r>
        <w:rPr>
          <w:rFonts w:cs="Arial"/>
          <w:sz w:val="22"/>
          <w:szCs w:val="22"/>
          <w:lang w:eastAsia="x-none"/>
        </w:rPr>
        <w:t>Kratek o</w:t>
      </w:r>
      <w:r w:rsidR="00F53E1D">
        <w:rPr>
          <w:rFonts w:cs="Arial"/>
          <w:sz w:val="22"/>
          <w:szCs w:val="22"/>
          <w:lang w:eastAsia="x-none"/>
        </w:rPr>
        <w:t xml:space="preserve">pis načina izvedbe del </w:t>
      </w:r>
      <w:r w:rsidR="00F53E1D"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(glede na izbrano/ponujeno rešitev oz. način izvedbe del pri predmetnem javnem naročilu, ponudnik opiše postopek kako bo izbrano/ponujeno rešitev izvedel</w:t>
      </w:r>
      <w:r w:rsid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 ter katere materiale bo uporabil</w:t>
      </w:r>
      <w:r w:rsidR="00F53E1D"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)</w:t>
      </w:r>
      <w:r w:rsidR="00F53E1D">
        <w:rPr>
          <w:rFonts w:cs="Arial"/>
          <w:sz w:val="22"/>
          <w:szCs w:val="22"/>
          <w:lang w:eastAsia="x-none"/>
        </w:rPr>
        <w:t>:</w:t>
      </w:r>
    </w:p>
    <w:p w14:paraId="746FDF4A" w14:textId="457DA054" w:rsidR="00F53E1D" w:rsidRDefault="00F53E1D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7F7C8629" w14:textId="64F20747" w:rsidR="0075409D" w:rsidRDefault="0075409D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340E18F8" w14:textId="28E34E1B" w:rsidR="0075409D" w:rsidRDefault="0075409D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33382BEA" w14:textId="6CBD6C6A" w:rsidR="0075409D" w:rsidRDefault="0075409D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39F50157" w14:textId="78D37D10" w:rsidR="0075409D" w:rsidRDefault="0075409D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4B7B9135" w14:textId="005E778D" w:rsidR="0075409D" w:rsidRDefault="0075409D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1938A3EF" w14:textId="0CA38722" w:rsidR="00F53E1D" w:rsidRPr="00F53E1D" w:rsidRDefault="00F53E1D" w:rsidP="00F53E1D">
      <w:pPr>
        <w:pStyle w:val="Pripombabesedilo"/>
        <w:numPr>
          <w:ilvl w:val="0"/>
          <w:numId w:val="9"/>
        </w:numPr>
        <w:jc w:val="both"/>
        <w:rPr>
          <w:rFonts w:cs="Arial"/>
          <w:sz w:val="22"/>
          <w:szCs w:val="22"/>
          <w:lang w:eastAsia="x-none"/>
        </w:rPr>
      </w:pPr>
      <w:r>
        <w:rPr>
          <w:rFonts w:cs="Arial"/>
          <w:sz w:val="22"/>
          <w:szCs w:val="22"/>
          <w:lang w:eastAsia="x-none"/>
        </w:rPr>
        <w:t xml:space="preserve">TERMINSKI PLAN 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(</w:t>
      </w:r>
      <w:r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P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onudnik predloži </w:t>
      </w:r>
      <w:r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okvirni 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terminski plan izvedbe</w:t>
      </w:r>
      <w:r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.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 </w:t>
      </w:r>
      <w:r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V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 primeru, da je ponudnik ponudil krajši rok izvedbe del (krajši od 90 dni)</w:t>
      </w:r>
      <w:r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,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 </w:t>
      </w:r>
      <w:r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se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 terminski plan </w:t>
      </w:r>
      <w:r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prilagodi 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na končni rok izvedbe, ki ga je ponudil ponudnik</w:t>
      </w:r>
      <w:r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 xml:space="preserve"> v svoji ponudbi)</w:t>
      </w:r>
      <w:r w:rsidRPr="00F53E1D">
        <w:rPr>
          <w:rFonts w:cs="Arial"/>
          <w:i/>
          <w:color w:val="A6A6A6" w:themeColor="background1" w:themeShade="A6"/>
          <w:sz w:val="18"/>
          <w:szCs w:val="18"/>
          <w:lang w:eastAsia="x-none"/>
        </w:rPr>
        <w:t>:</w:t>
      </w:r>
    </w:p>
    <w:p w14:paraId="3640D562" w14:textId="77777777" w:rsidR="00F53E1D" w:rsidRDefault="00F53E1D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04CEE69C" w14:textId="77777777" w:rsidR="00F53E1D" w:rsidRDefault="00F53E1D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2D0030AF" w14:textId="77777777" w:rsidR="00FF25E6" w:rsidRDefault="00FF25E6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6674A606" w14:textId="77777777" w:rsidR="00783D0E" w:rsidRDefault="00783D0E" w:rsidP="00783D0E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1488C147" w14:textId="77777777" w:rsidR="00BB4B9F" w:rsidRDefault="00BB4B9F" w:rsidP="003804FF">
      <w:pPr>
        <w:jc w:val="both"/>
        <w:rPr>
          <w:rFonts w:cs="Arial"/>
        </w:rPr>
      </w:pPr>
    </w:p>
    <w:p w14:paraId="5D6B8F17" w14:textId="77777777" w:rsidR="003804FF" w:rsidRDefault="003804FF" w:rsidP="003804FF">
      <w:pPr>
        <w:jc w:val="both"/>
        <w:rPr>
          <w:rFonts w:cs="Arial"/>
        </w:rPr>
      </w:pPr>
    </w:p>
    <w:p w14:paraId="025D5E72" w14:textId="77777777" w:rsidR="00C651FA" w:rsidRDefault="00C651FA" w:rsidP="003804FF">
      <w:pPr>
        <w:jc w:val="both"/>
        <w:rPr>
          <w:rFonts w:cs="Arial"/>
        </w:rPr>
      </w:pPr>
    </w:p>
    <w:p w14:paraId="52FCDCE8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B3918A" w14:textId="77777777" w:rsidR="00672EF9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  <w:r w:rsidR="00672EF9">
        <w:rPr>
          <w:rFonts w:cs="Arial"/>
        </w:rPr>
        <w:t xml:space="preserve"> </w:t>
      </w:r>
    </w:p>
    <w:p w14:paraId="11934DB0" w14:textId="78ED65DB" w:rsidR="0037290D" w:rsidRDefault="00672EF9" w:rsidP="00F53E1D">
      <w:pPr>
        <w:ind w:left="4956"/>
        <w:jc w:val="both"/>
        <w:rPr>
          <w:rFonts w:cs="Arial"/>
          <w:color w:val="000000"/>
        </w:rPr>
      </w:pPr>
      <w:r>
        <w:rPr>
          <w:rFonts w:cs="Arial"/>
        </w:rPr>
        <w:t xml:space="preserve">       </w:t>
      </w:r>
    </w:p>
    <w:p w14:paraId="5B1826B6" w14:textId="77777777" w:rsidR="00C651FA" w:rsidRDefault="00C651FA" w:rsidP="0037290D">
      <w:pPr>
        <w:rPr>
          <w:rFonts w:cs="Arial"/>
          <w:color w:val="000000"/>
        </w:rPr>
      </w:pPr>
    </w:p>
    <w:p w14:paraId="489202C9" w14:textId="77777777" w:rsidR="00F92801" w:rsidRDefault="00F92801" w:rsidP="009A1ABB">
      <w:pPr>
        <w:rPr>
          <w:rFonts w:cs="Arial"/>
          <w:i/>
        </w:rPr>
      </w:pPr>
    </w:p>
    <w:p w14:paraId="2481BDBA" w14:textId="77777777" w:rsidR="00F92801" w:rsidRDefault="00F92801" w:rsidP="009A1ABB">
      <w:pPr>
        <w:rPr>
          <w:rFonts w:cs="Arial"/>
          <w:i/>
        </w:rPr>
      </w:pPr>
    </w:p>
    <w:p w14:paraId="205840D8" w14:textId="77777777" w:rsidR="00D2519E" w:rsidRDefault="00D2519E" w:rsidP="00114DD0">
      <w:pPr>
        <w:jc w:val="both"/>
        <w:rPr>
          <w:rFonts w:cs="Arial"/>
          <w:i/>
        </w:rPr>
      </w:pPr>
    </w:p>
    <w:p w14:paraId="6182DDA6" w14:textId="77777777" w:rsidR="007344DF" w:rsidRDefault="007344DF" w:rsidP="00114DD0">
      <w:pPr>
        <w:jc w:val="both"/>
        <w:rPr>
          <w:rFonts w:cs="Arial"/>
          <w:i/>
        </w:rPr>
      </w:pPr>
    </w:p>
    <w:p w14:paraId="27735386" w14:textId="77777777" w:rsidR="00F53E1D" w:rsidRDefault="00F53E1D" w:rsidP="00114DD0">
      <w:pPr>
        <w:jc w:val="both"/>
        <w:rPr>
          <w:rFonts w:cs="Arial"/>
          <w:i/>
        </w:rPr>
      </w:pPr>
    </w:p>
    <w:p w14:paraId="3E83500D" w14:textId="77777777" w:rsidR="00F53E1D" w:rsidRDefault="00F53E1D" w:rsidP="00114DD0">
      <w:pPr>
        <w:jc w:val="both"/>
        <w:rPr>
          <w:rFonts w:cs="Arial"/>
          <w:i/>
        </w:rPr>
      </w:pPr>
    </w:p>
    <w:p w14:paraId="0DCC9F8F" w14:textId="77777777" w:rsidR="00F53E1D" w:rsidRDefault="00F53E1D" w:rsidP="00114DD0">
      <w:pPr>
        <w:jc w:val="both"/>
        <w:rPr>
          <w:rFonts w:cs="Arial"/>
          <w:i/>
        </w:rPr>
      </w:pPr>
    </w:p>
    <w:p w14:paraId="4762E1E1" w14:textId="77777777" w:rsidR="00F53E1D" w:rsidRDefault="00F53E1D" w:rsidP="00114DD0">
      <w:pPr>
        <w:jc w:val="both"/>
        <w:rPr>
          <w:rFonts w:cs="Arial"/>
          <w:i/>
        </w:rPr>
      </w:pPr>
    </w:p>
    <w:p w14:paraId="74BC61C0" w14:textId="5B928B7B" w:rsidR="003804FF" w:rsidRDefault="00114DD0" w:rsidP="00114DD0">
      <w:pPr>
        <w:jc w:val="both"/>
        <w:rPr>
          <w:rFonts w:cs="Arial"/>
        </w:rPr>
      </w:pPr>
      <w:bookmarkStart w:id="0" w:name="_GoBack"/>
      <w:bookmarkEnd w:id="0"/>
      <w:r>
        <w:rPr>
          <w:rFonts w:cs="Arial"/>
          <w:i/>
        </w:rPr>
        <w:t>Ta obrazec je sestavni del in priloga ponudbe</w:t>
      </w:r>
      <w:r w:rsidR="00F53E1D">
        <w:rPr>
          <w:rFonts w:cs="Arial"/>
          <w:i/>
        </w:rPr>
        <w:t xml:space="preserve"> ter sestavni del sklenjene pogodbe z izbranim ponudnikom</w:t>
      </w:r>
      <w:r>
        <w:rPr>
          <w:rFonts w:cs="Arial"/>
          <w:i/>
        </w:rPr>
        <w:t>.</w:t>
      </w:r>
    </w:p>
    <w:sectPr w:rsid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175B9" w14:textId="77777777" w:rsidR="002308D4" w:rsidRDefault="002308D4">
      <w:r>
        <w:separator/>
      </w:r>
    </w:p>
  </w:endnote>
  <w:endnote w:type="continuationSeparator" w:id="0">
    <w:p w14:paraId="4ACEB38C" w14:textId="77777777" w:rsidR="002308D4" w:rsidRDefault="00230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64375" w14:textId="30ACD7C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5409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5409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23826DFA" w14:textId="77777777" w:rsidTr="00A1445A">
      <w:tc>
        <w:tcPr>
          <w:tcW w:w="4605" w:type="dxa"/>
          <w:shd w:val="clear" w:color="auto" w:fill="auto"/>
        </w:tcPr>
        <w:p w14:paraId="12ADB21B" w14:textId="57663242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C9677E6" w14:textId="6A03973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5409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5409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DC1C4DE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36612" w14:textId="77777777" w:rsidR="002308D4" w:rsidRDefault="002308D4">
      <w:r>
        <w:separator/>
      </w:r>
    </w:p>
  </w:footnote>
  <w:footnote w:type="continuationSeparator" w:id="0">
    <w:p w14:paraId="61D1AF6C" w14:textId="77777777" w:rsidR="002308D4" w:rsidRDefault="00230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2D189E43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A0C6FA8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A2461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0AC8545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35817578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4284486C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67DB2A2E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870007E" wp14:editId="5BCFBE3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DEE0378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F080DDB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EF1499" w:rsidRPr="00E072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3083651" w14:textId="77777777" w:rsidR="00370866" w:rsidRPr="00A1445A" w:rsidRDefault="00A04B00" w:rsidP="00EF1499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EF1499" w:rsidRPr="00E072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F07881" w14:paraId="4B8513F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247C4C34" w14:textId="27B9DCB1" w:rsidR="00C0552D" w:rsidRPr="00F07881" w:rsidRDefault="00F07881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F07881">
            <w:rPr>
              <w:rFonts w:cs="Arial"/>
              <w:color w:val="000000"/>
              <w:sz w:val="16"/>
              <w:szCs w:val="16"/>
            </w:rPr>
            <w:t>NMV</w:t>
          </w:r>
          <w:r w:rsidR="00C418F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91773">
            <w:rPr>
              <w:rFonts w:cs="Arial"/>
              <w:color w:val="000000"/>
              <w:sz w:val="16"/>
              <w:szCs w:val="16"/>
            </w:rPr>
            <w:t>-</w:t>
          </w:r>
          <w:r w:rsidR="00C418F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91773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F8434E4" w14:textId="77777777" w:rsidR="00C0552D" w:rsidRPr="00F07881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DEDEC0B" w14:textId="239EE69F" w:rsidR="00C0552D" w:rsidRPr="00F07881" w:rsidRDefault="00144B8D" w:rsidP="007344D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F07881">
            <w:rPr>
              <w:rFonts w:cs="Arial"/>
              <w:sz w:val="16"/>
              <w:szCs w:val="16"/>
            </w:rPr>
            <w:t xml:space="preserve">OBR </w:t>
          </w:r>
          <w:r w:rsidR="009B361A" w:rsidRPr="00F07881">
            <w:rPr>
              <w:rFonts w:cs="Arial"/>
              <w:sz w:val="16"/>
              <w:szCs w:val="16"/>
            </w:rPr>
            <w:t>–</w:t>
          </w:r>
          <w:r w:rsidRPr="00F07881">
            <w:rPr>
              <w:rFonts w:cs="Arial"/>
              <w:sz w:val="16"/>
              <w:szCs w:val="16"/>
            </w:rPr>
            <w:t xml:space="preserve"> </w:t>
          </w:r>
          <w:r w:rsidR="00D275AD" w:rsidRPr="00F07881">
            <w:rPr>
              <w:rFonts w:cs="Arial"/>
              <w:sz w:val="16"/>
              <w:szCs w:val="16"/>
            </w:rPr>
            <w:t>2.1</w:t>
          </w:r>
          <w:r w:rsidR="0091295C" w:rsidRPr="00F07881">
            <w:rPr>
              <w:rFonts w:cs="Arial"/>
              <w:sz w:val="16"/>
              <w:szCs w:val="16"/>
            </w:rPr>
            <w:t>3</w:t>
          </w:r>
        </w:p>
      </w:tc>
    </w:tr>
  </w:tbl>
  <w:p w14:paraId="4B5C173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26F3781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239B4"/>
    <w:multiLevelType w:val="hybridMultilevel"/>
    <w:tmpl w:val="E016605C"/>
    <w:lvl w:ilvl="0" w:tplc="967EE558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16CEA"/>
    <w:multiLevelType w:val="hybridMultilevel"/>
    <w:tmpl w:val="2D3A52B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000B88"/>
    <w:multiLevelType w:val="hybridMultilevel"/>
    <w:tmpl w:val="96140AF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8AC2D6B"/>
    <w:multiLevelType w:val="hybridMultilevel"/>
    <w:tmpl w:val="7B46A46C"/>
    <w:lvl w:ilvl="0" w:tplc="4D9CAB8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EBA04E6"/>
    <w:multiLevelType w:val="hybridMultilevel"/>
    <w:tmpl w:val="93A0C6C8"/>
    <w:lvl w:ilvl="0" w:tplc="EF869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11"/>
  </w:num>
  <w:num w:numId="8">
    <w:abstractNumId w:val="8"/>
  </w:num>
  <w:num w:numId="9">
    <w:abstractNumId w:val="9"/>
  </w:num>
  <w:num w:numId="10">
    <w:abstractNumId w:val="0"/>
  </w:num>
  <w:num w:numId="11">
    <w:abstractNumId w:val="12"/>
  </w:num>
  <w:num w:numId="12">
    <w:abstractNumId w:val="5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2223"/>
    <w:rsid w:val="00036A6D"/>
    <w:rsid w:val="000412BC"/>
    <w:rsid w:val="00041EB9"/>
    <w:rsid w:val="00042D0E"/>
    <w:rsid w:val="00046CE2"/>
    <w:rsid w:val="0005065F"/>
    <w:rsid w:val="000576FB"/>
    <w:rsid w:val="00073A42"/>
    <w:rsid w:val="0008720D"/>
    <w:rsid w:val="00096243"/>
    <w:rsid w:val="00096BE4"/>
    <w:rsid w:val="000A1CEC"/>
    <w:rsid w:val="000A2AB7"/>
    <w:rsid w:val="000C23A5"/>
    <w:rsid w:val="000C4583"/>
    <w:rsid w:val="000D2B91"/>
    <w:rsid w:val="000D76C2"/>
    <w:rsid w:val="000E1875"/>
    <w:rsid w:val="000E41E1"/>
    <w:rsid w:val="000E450D"/>
    <w:rsid w:val="000E7050"/>
    <w:rsid w:val="00101B68"/>
    <w:rsid w:val="00104AE5"/>
    <w:rsid w:val="00105DE1"/>
    <w:rsid w:val="00114401"/>
    <w:rsid w:val="00114DD0"/>
    <w:rsid w:val="0012533E"/>
    <w:rsid w:val="001314C1"/>
    <w:rsid w:val="001352C1"/>
    <w:rsid w:val="0014021F"/>
    <w:rsid w:val="00144B8D"/>
    <w:rsid w:val="00146631"/>
    <w:rsid w:val="00166414"/>
    <w:rsid w:val="0017296F"/>
    <w:rsid w:val="00174BFE"/>
    <w:rsid w:val="00183318"/>
    <w:rsid w:val="00191773"/>
    <w:rsid w:val="001A192F"/>
    <w:rsid w:val="001A7BD0"/>
    <w:rsid w:val="001D16E0"/>
    <w:rsid w:val="001D694D"/>
    <w:rsid w:val="001F6F0F"/>
    <w:rsid w:val="00200FA4"/>
    <w:rsid w:val="0020233B"/>
    <w:rsid w:val="00213ABA"/>
    <w:rsid w:val="00213CCB"/>
    <w:rsid w:val="00227FB0"/>
    <w:rsid w:val="002308D4"/>
    <w:rsid w:val="00231CFA"/>
    <w:rsid w:val="00235E41"/>
    <w:rsid w:val="002413BB"/>
    <w:rsid w:val="00241698"/>
    <w:rsid w:val="00251D3F"/>
    <w:rsid w:val="002618E0"/>
    <w:rsid w:val="00263BEF"/>
    <w:rsid w:val="002704BC"/>
    <w:rsid w:val="002711AE"/>
    <w:rsid w:val="00273761"/>
    <w:rsid w:val="00277706"/>
    <w:rsid w:val="00283EE6"/>
    <w:rsid w:val="00285A1F"/>
    <w:rsid w:val="00285B81"/>
    <w:rsid w:val="00287917"/>
    <w:rsid w:val="00293754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2956"/>
    <w:rsid w:val="00315EE6"/>
    <w:rsid w:val="0031652B"/>
    <w:rsid w:val="00324C4C"/>
    <w:rsid w:val="00325D8B"/>
    <w:rsid w:val="00326834"/>
    <w:rsid w:val="0035043A"/>
    <w:rsid w:val="00361C5D"/>
    <w:rsid w:val="00367250"/>
    <w:rsid w:val="00370866"/>
    <w:rsid w:val="0037231D"/>
    <w:rsid w:val="0037290D"/>
    <w:rsid w:val="003804FF"/>
    <w:rsid w:val="003B31CD"/>
    <w:rsid w:val="003B36FC"/>
    <w:rsid w:val="003C0B6A"/>
    <w:rsid w:val="003C485B"/>
    <w:rsid w:val="003D1272"/>
    <w:rsid w:val="003E4CFC"/>
    <w:rsid w:val="003E5C55"/>
    <w:rsid w:val="003F0DE7"/>
    <w:rsid w:val="003F10C7"/>
    <w:rsid w:val="003F4DE6"/>
    <w:rsid w:val="00406373"/>
    <w:rsid w:val="00432722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2831"/>
    <w:rsid w:val="0058399F"/>
    <w:rsid w:val="005A32F3"/>
    <w:rsid w:val="005A785E"/>
    <w:rsid w:val="005B253B"/>
    <w:rsid w:val="005B3910"/>
    <w:rsid w:val="005C4C41"/>
    <w:rsid w:val="005C71B5"/>
    <w:rsid w:val="005C7E8F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0A3"/>
    <w:rsid w:val="00661AFC"/>
    <w:rsid w:val="00662D8F"/>
    <w:rsid w:val="0066332D"/>
    <w:rsid w:val="00670A28"/>
    <w:rsid w:val="00670D1D"/>
    <w:rsid w:val="00672EF9"/>
    <w:rsid w:val="006776D7"/>
    <w:rsid w:val="006D3E51"/>
    <w:rsid w:val="006D59F7"/>
    <w:rsid w:val="006E377F"/>
    <w:rsid w:val="006F44F5"/>
    <w:rsid w:val="006F758E"/>
    <w:rsid w:val="007033C0"/>
    <w:rsid w:val="00730FF3"/>
    <w:rsid w:val="007344DF"/>
    <w:rsid w:val="007345D8"/>
    <w:rsid w:val="00741DF3"/>
    <w:rsid w:val="00742385"/>
    <w:rsid w:val="00743912"/>
    <w:rsid w:val="0075409D"/>
    <w:rsid w:val="00764D09"/>
    <w:rsid w:val="00767A5A"/>
    <w:rsid w:val="00780396"/>
    <w:rsid w:val="0078319E"/>
    <w:rsid w:val="00783525"/>
    <w:rsid w:val="007838D2"/>
    <w:rsid w:val="00783D0E"/>
    <w:rsid w:val="00794D95"/>
    <w:rsid w:val="007C2762"/>
    <w:rsid w:val="007D302C"/>
    <w:rsid w:val="007D4174"/>
    <w:rsid w:val="007D5092"/>
    <w:rsid w:val="007E0866"/>
    <w:rsid w:val="007E31E3"/>
    <w:rsid w:val="007E72B4"/>
    <w:rsid w:val="007F3757"/>
    <w:rsid w:val="007F4AC2"/>
    <w:rsid w:val="007F757F"/>
    <w:rsid w:val="007F7EE3"/>
    <w:rsid w:val="008155E7"/>
    <w:rsid w:val="00824D1D"/>
    <w:rsid w:val="00825BED"/>
    <w:rsid w:val="00833AC6"/>
    <w:rsid w:val="00843739"/>
    <w:rsid w:val="00847017"/>
    <w:rsid w:val="008707C8"/>
    <w:rsid w:val="00882006"/>
    <w:rsid w:val="008902D3"/>
    <w:rsid w:val="00890B67"/>
    <w:rsid w:val="00895F3B"/>
    <w:rsid w:val="008A4665"/>
    <w:rsid w:val="008A757F"/>
    <w:rsid w:val="008B25C9"/>
    <w:rsid w:val="008C2AC2"/>
    <w:rsid w:val="008D19A7"/>
    <w:rsid w:val="008D6DCE"/>
    <w:rsid w:val="008E10D1"/>
    <w:rsid w:val="008E64FA"/>
    <w:rsid w:val="008F1B0A"/>
    <w:rsid w:val="008F3E2F"/>
    <w:rsid w:val="00906C3F"/>
    <w:rsid w:val="0091295C"/>
    <w:rsid w:val="00913CF8"/>
    <w:rsid w:val="00945B2B"/>
    <w:rsid w:val="00946104"/>
    <w:rsid w:val="009514DD"/>
    <w:rsid w:val="0095198A"/>
    <w:rsid w:val="00953938"/>
    <w:rsid w:val="00955B38"/>
    <w:rsid w:val="00965BB4"/>
    <w:rsid w:val="00986E37"/>
    <w:rsid w:val="009879A0"/>
    <w:rsid w:val="009901CE"/>
    <w:rsid w:val="009A0E66"/>
    <w:rsid w:val="009A1ABB"/>
    <w:rsid w:val="009A46DA"/>
    <w:rsid w:val="009B0FC7"/>
    <w:rsid w:val="009B361A"/>
    <w:rsid w:val="009B70DE"/>
    <w:rsid w:val="009B7404"/>
    <w:rsid w:val="009C1393"/>
    <w:rsid w:val="009C1968"/>
    <w:rsid w:val="009C29C7"/>
    <w:rsid w:val="009C5AA6"/>
    <w:rsid w:val="009C6284"/>
    <w:rsid w:val="009D132C"/>
    <w:rsid w:val="009D21DD"/>
    <w:rsid w:val="009D25C9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5B4C"/>
    <w:rsid w:val="00A56CC7"/>
    <w:rsid w:val="00A57325"/>
    <w:rsid w:val="00A75802"/>
    <w:rsid w:val="00A83E62"/>
    <w:rsid w:val="00A92149"/>
    <w:rsid w:val="00AA2F1C"/>
    <w:rsid w:val="00AA4DA5"/>
    <w:rsid w:val="00AB1522"/>
    <w:rsid w:val="00AB3346"/>
    <w:rsid w:val="00AB4674"/>
    <w:rsid w:val="00AC72E5"/>
    <w:rsid w:val="00AD3618"/>
    <w:rsid w:val="00AD7339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7098"/>
    <w:rsid w:val="00B900EC"/>
    <w:rsid w:val="00B9309E"/>
    <w:rsid w:val="00B930C3"/>
    <w:rsid w:val="00BA2C4A"/>
    <w:rsid w:val="00BB3939"/>
    <w:rsid w:val="00BB4B9F"/>
    <w:rsid w:val="00BC00ED"/>
    <w:rsid w:val="00BC2412"/>
    <w:rsid w:val="00BC29DD"/>
    <w:rsid w:val="00BD4AEF"/>
    <w:rsid w:val="00BD704F"/>
    <w:rsid w:val="00BE655C"/>
    <w:rsid w:val="00BE6AEE"/>
    <w:rsid w:val="00BF78A7"/>
    <w:rsid w:val="00C03C9F"/>
    <w:rsid w:val="00C052DE"/>
    <w:rsid w:val="00C0552D"/>
    <w:rsid w:val="00C06BC8"/>
    <w:rsid w:val="00C109C3"/>
    <w:rsid w:val="00C124CB"/>
    <w:rsid w:val="00C16A39"/>
    <w:rsid w:val="00C2689D"/>
    <w:rsid w:val="00C340B6"/>
    <w:rsid w:val="00C418F4"/>
    <w:rsid w:val="00C44786"/>
    <w:rsid w:val="00C468BF"/>
    <w:rsid w:val="00C565DD"/>
    <w:rsid w:val="00C64A95"/>
    <w:rsid w:val="00C651FA"/>
    <w:rsid w:val="00C678BD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2343D"/>
    <w:rsid w:val="00D2519E"/>
    <w:rsid w:val="00D2640A"/>
    <w:rsid w:val="00D275AD"/>
    <w:rsid w:val="00D278D4"/>
    <w:rsid w:val="00D27CE9"/>
    <w:rsid w:val="00D36CEF"/>
    <w:rsid w:val="00D44208"/>
    <w:rsid w:val="00D47195"/>
    <w:rsid w:val="00D53AC6"/>
    <w:rsid w:val="00D579F3"/>
    <w:rsid w:val="00D707B4"/>
    <w:rsid w:val="00D7182C"/>
    <w:rsid w:val="00D7309B"/>
    <w:rsid w:val="00D77C8B"/>
    <w:rsid w:val="00D813C3"/>
    <w:rsid w:val="00D8275B"/>
    <w:rsid w:val="00D83E17"/>
    <w:rsid w:val="00D84490"/>
    <w:rsid w:val="00D92C6A"/>
    <w:rsid w:val="00D97D3C"/>
    <w:rsid w:val="00DA0B86"/>
    <w:rsid w:val="00DA241D"/>
    <w:rsid w:val="00DB3E61"/>
    <w:rsid w:val="00DC386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3E64"/>
    <w:rsid w:val="00E749F2"/>
    <w:rsid w:val="00E932C8"/>
    <w:rsid w:val="00E95B73"/>
    <w:rsid w:val="00E9600A"/>
    <w:rsid w:val="00E97F1F"/>
    <w:rsid w:val="00EA7B9C"/>
    <w:rsid w:val="00EB0DA9"/>
    <w:rsid w:val="00EE7F32"/>
    <w:rsid w:val="00EF0493"/>
    <w:rsid w:val="00EF1499"/>
    <w:rsid w:val="00EF1787"/>
    <w:rsid w:val="00EF18FD"/>
    <w:rsid w:val="00F0171E"/>
    <w:rsid w:val="00F0300D"/>
    <w:rsid w:val="00F0401D"/>
    <w:rsid w:val="00F07881"/>
    <w:rsid w:val="00F21B47"/>
    <w:rsid w:val="00F267C9"/>
    <w:rsid w:val="00F27435"/>
    <w:rsid w:val="00F377E1"/>
    <w:rsid w:val="00F41606"/>
    <w:rsid w:val="00F42EA0"/>
    <w:rsid w:val="00F51F53"/>
    <w:rsid w:val="00F52A52"/>
    <w:rsid w:val="00F53E1D"/>
    <w:rsid w:val="00F60475"/>
    <w:rsid w:val="00F60526"/>
    <w:rsid w:val="00F65355"/>
    <w:rsid w:val="00F70BB8"/>
    <w:rsid w:val="00F71C13"/>
    <w:rsid w:val="00F758D0"/>
    <w:rsid w:val="00F8079C"/>
    <w:rsid w:val="00F92801"/>
    <w:rsid w:val="00F92D1D"/>
    <w:rsid w:val="00F94B26"/>
    <w:rsid w:val="00FA340B"/>
    <w:rsid w:val="00FA493D"/>
    <w:rsid w:val="00FB174F"/>
    <w:rsid w:val="00FB4D34"/>
    <w:rsid w:val="00FB4DE1"/>
    <w:rsid w:val="00FC4EB7"/>
    <w:rsid w:val="00FC50CA"/>
    <w:rsid w:val="00FC6CF0"/>
    <w:rsid w:val="00FD3B82"/>
    <w:rsid w:val="00FD6770"/>
    <w:rsid w:val="00FE081C"/>
    <w:rsid w:val="00FE34E9"/>
    <w:rsid w:val="00FE6A48"/>
    <w:rsid w:val="00FF1B9E"/>
    <w:rsid w:val="00FF1C9D"/>
    <w:rsid w:val="00FF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353E50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8D19A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D19A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D19A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0C0A381-48D0-4BAD-8E29-B76A8CD84DAD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AFD29D3C-57AF-47D2-B46A-58994131C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E0E007-641A-4977-8F9A-3AA0B9AD2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42DAE4-B433-497B-8653-FDEF63630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146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1190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95</cp:revision>
  <cp:lastPrinted>2015-12-23T11:55:00Z</cp:lastPrinted>
  <dcterms:created xsi:type="dcterms:W3CDTF">2015-04-24T11:06:00Z</dcterms:created>
  <dcterms:modified xsi:type="dcterms:W3CDTF">2023-02-14T06:58:00Z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